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0348ED" w:rsidRPr="00FE3913" w14:paraId="1727EEBE" w14:textId="77777777" w:rsidTr="00050DA7">
        <w:tc>
          <w:tcPr>
            <w:tcW w:w="4428" w:type="dxa"/>
          </w:tcPr>
          <w:p w14:paraId="5667FC1B" w14:textId="4873AD07" w:rsidR="000348ED" w:rsidRPr="00282766" w:rsidRDefault="005D05AC" w:rsidP="002B0236">
            <w:r w:rsidRPr="00282766">
              <w:t>From:</w:t>
            </w:r>
            <w:r w:rsidRPr="00282766">
              <w:tab/>
            </w:r>
            <w:r w:rsidR="001A0F36">
              <w:t>VTS</w:t>
            </w:r>
            <w:r w:rsidR="00CA04AF" w:rsidRPr="00282766">
              <w:t xml:space="preserve"> </w:t>
            </w:r>
            <w:r w:rsidRPr="00282766">
              <w:t>C</w:t>
            </w:r>
            <w:r w:rsidR="00050DA7" w:rsidRPr="00282766">
              <w:t>ommittee</w:t>
            </w:r>
          </w:p>
        </w:tc>
        <w:tc>
          <w:tcPr>
            <w:tcW w:w="5461" w:type="dxa"/>
          </w:tcPr>
          <w:p w14:paraId="6FA4F4C1" w14:textId="77588667" w:rsidR="00F97D3B" w:rsidRDefault="00F97D3B" w:rsidP="008F4DC3">
            <w:pPr>
              <w:jc w:val="right"/>
            </w:pPr>
            <w:r>
              <w:t>ARM22-6.2.1</w:t>
            </w:r>
          </w:p>
          <w:p w14:paraId="3EFD03D0" w14:textId="37DD9D70" w:rsidR="00E13E1C" w:rsidRDefault="00F97D3B" w:rsidP="008F4DC3">
            <w:pPr>
              <w:jc w:val="right"/>
            </w:pPr>
            <w:r>
              <w:t>(</w:t>
            </w:r>
            <w:r w:rsidR="00E13E1C">
              <w:t>VTS59-</w:t>
            </w:r>
            <w:r w:rsidR="00A867E9">
              <w:t>12.1.6</w:t>
            </w:r>
            <w:r>
              <w:t>)</w:t>
            </w:r>
          </w:p>
          <w:p w14:paraId="6E3F8D98" w14:textId="5E377929" w:rsidR="000348ED" w:rsidRPr="00FE3913" w:rsidRDefault="00F02C7D" w:rsidP="008F4DC3">
            <w:pPr>
              <w:jc w:val="right"/>
            </w:pPr>
            <w:r>
              <w:t>12</w:t>
            </w:r>
            <w:r w:rsidR="001A0F36">
              <w:t xml:space="preserve"> March 2026</w:t>
            </w:r>
          </w:p>
        </w:tc>
      </w:tr>
      <w:tr w:rsidR="000348ED" w:rsidRPr="00282766" w14:paraId="573A17E5" w14:textId="77777777" w:rsidTr="00050DA7">
        <w:tc>
          <w:tcPr>
            <w:tcW w:w="4428" w:type="dxa"/>
          </w:tcPr>
          <w:p w14:paraId="71FE9F80" w14:textId="69B88E5E" w:rsidR="000348ED" w:rsidRPr="00282766" w:rsidRDefault="005D05AC" w:rsidP="002B0236">
            <w:r w:rsidRPr="00282766">
              <w:t>To:</w:t>
            </w:r>
            <w:r w:rsidRPr="00282766">
              <w:tab/>
            </w:r>
            <w:r w:rsidR="00111E2F" w:rsidRPr="00282766">
              <w:t>ARM</w:t>
            </w:r>
            <w:r w:rsidR="009F51EC">
              <w:t xml:space="preserve"> Committee</w:t>
            </w:r>
          </w:p>
        </w:tc>
        <w:tc>
          <w:tcPr>
            <w:tcW w:w="5461" w:type="dxa"/>
          </w:tcPr>
          <w:p w14:paraId="5039DF58" w14:textId="1866CFCE" w:rsidR="000348ED" w:rsidRPr="00282766" w:rsidRDefault="000348ED" w:rsidP="008F4DC3">
            <w:pPr>
              <w:jc w:val="right"/>
            </w:pPr>
          </w:p>
        </w:tc>
      </w:tr>
    </w:tbl>
    <w:p w14:paraId="6AB39FBB" w14:textId="77777777" w:rsidR="000348ED" w:rsidRPr="00282766" w:rsidRDefault="00AA2626" w:rsidP="002B0236">
      <w:pPr>
        <w:pStyle w:val="Title"/>
      </w:pPr>
      <w:r w:rsidRPr="00282766">
        <w:t>LIAISON NOTE</w:t>
      </w:r>
    </w:p>
    <w:p w14:paraId="0803A639" w14:textId="388AD662" w:rsidR="000348ED" w:rsidRPr="00282766" w:rsidRDefault="001A0F36" w:rsidP="002B0236">
      <w:pPr>
        <w:pStyle w:val="Title"/>
      </w:pPr>
      <w:r w:rsidRPr="001A0F36">
        <w:t xml:space="preserve">Revision of IALA NAVGUIDE </w:t>
      </w:r>
    </w:p>
    <w:p w14:paraId="0F0C91A8" w14:textId="77777777" w:rsidR="0064435F" w:rsidRPr="00282766" w:rsidRDefault="008E7A45" w:rsidP="002B0236">
      <w:pPr>
        <w:pStyle w:val="Heading1"/>
      </w:pPr>
      <w:r w:rsidRPr="00282766">
        <w:t>INTRODUCTION</w:t>
      </w:r>
    </w:p>
    <w:p w14:paraId="0EDD8072" w14:textId="11300186" w:rsidR="001A0F36" w:rsidRDefault="001A0F36" w:rsidP="001A0F36">
      <w:pPr>
        <w:widowControl w:val="0"/>
        <w:jc w:val="both"/>
        <w:rPr>
          <w:lang w:eastAsia="ko-KR"/>
        </w:rPr>
      </w:pPr>
      <w:r>
        <w:rPr>
          <w:lang w:eastAsia="ko-KR"/>
        </w:rPr>
        <w:t xml:space="preserve">With reference to the Liaison Note from ARM to all committees regarding the revision of the NAVGUIDE (ARM21-11.1.2) the VTS Committee offers the suggested changes </w:t>
      </w:r>
      <w:r w:rsidR="008F2E83">
        <w:rPr>
          <w:lang w:eastAsia="ko-KR"/>
        </w:rPr>
        <w:t xml:space="preserve">(in track changes) </w:t>
      </w:r>
      <w:r>
        <w:rPr>
          <w:lang w:eastAsia="ko-KR"/>
        </w:rPr>
        <w:t xml:space="preserve">with regards to VTS in the </w:t>
      </w:r>
      <w:r w:rsidR="00145E14">
        <w:rPr>
          <w:lang w:eastAsia="ko-KR"/>
        </w:rPr>
        <w:t>VTS59-12.1.</w:t>
      </w:r>
      <w:r w:rsidR="006640E1">
        <w:rPr>
          <w:lang w:eastAsia="ko-KR"/>
        </w:rPr>
        <w:t>6.1</w:t>
      </w:r>
      <w:r>
        <w:rPr>
          <w:lang w:eastAsia="ko-KR"/>
        </w:rPr>
        <w:t>.</w:t>
      </w:r>
    </w:p>
    <w:p w14:paraId="08742C64" w14:textId="6DD2382E" w:rsidR="009F5C36" w:rsidRPr="00282766" w:rsidRDefault="008E7A45" w:rsidP="00FB7729">
      <w:pPr>
        <w:pStyle w:val="Heading1"/>
        <w:numPr>
          <w:ilvl w:val="0"/>
          <w:numId w:val="0"/>
        </w:numPr>
      </w:pPr>
      <w:r w:rsidRPr="00282766">
        <w:t>ACTION REQUESTED</w:t>
      </w:r>
    </w:p>
    <w:p w14:paraId="7242F4D5" w14:textId="355583A8" w:rsidR="001A0F36" w:rsidRPr="009F51EC" w:rsidRDefault="001A0F36" w:rsidP="009F51EC">
      <w:pPr>
        <w:pStyle w:val="List1"/>
        <w:numPr>
          <w:ilvl w:val="0"/>
          <w:numId w:val="0"/>
        </w:numPr>
        <w:rPr>
          <w:lang w:val="en-GB"/>
        </w:rPr>
      </w:pPr>
      <w:r>
        <w:rPr>
          <w:lang w:val="en-GB"/>
        </w:rPr>
        <w:t xml:space="preserve">ARM </w:t>
      </w:r>
      <w:r w:rsidR="009F51EC">
        <w:rPr>
          <w:lang w:val="en-GB"/>
        </w:rPr>
        <w:t xml:space="preserve">Committee is invited to </w:t>
      </w:r>
      <w:r>
        <w:rPr>
          <w:lang w:val="en-GB"/>
        </w:rPr>
        <w:t>consider the proposed revisions</w:t>
      </w:r>
      <w:r w:rsidR="009F51EC">
        <w:rPr>
          <w:lang w:val="en-GB"/>
        </w:rPr>
        <w:t xml:space="preserve"> in the attached annex</w:t>
      </w:r>
      <w:r>
        <w:rPr>
          <w:lang w:val="en-GB"/>
        </w:rPr>
        <w:t xml:space="preserve"> with regards to VTS in </w:t>
      </w:r>
      <w:r w:rsidR="00145E14">
        <w:rPr>
          <w:lang w:val="en-GB"/>
        </w:rPr>
        <w:t>the relevant sect</w:t>
      </w:r>
      <w:r w:rsidR="009F51EC">
        <w:rPr>
          <w:lang w:val="en-GB"/>
        </w:rPr>
        <w:t>ions</w:t>
      </w:r>
      <w:r>
        <w:rPr>
          <w:lang w:val="en-GB"/>
        </w:rPr>
        <w:t xml:space="preserve"> in the revision of the NAVGUIDE.</w:t>
      </w:r>
    </w:p>
    <w:sectPr w:rsidR="001A0F36" w:rsidRPr="009F51EC" w:rsidSect="005D05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5111" w14:textId="77777777" w:rsidR="00D750F1" w:rsidRDefault="00D750F1" w:rsidP="002B0236">
      <w:r>
        <w:separator/>
      </w:r>
    </w:p>
  </w:endnote>
  <w:endnote w:type="continuationSeparator" w:id="0">
    <w:p w14:paraId="59FA3876" w14:textId="77777777" w:rsidR="00D750F1" w:rsidRDefault="00D750F1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4C09" w14:textId="77777777" w:rsidR="001B5C39" w:rsidRDefault="001B5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B659" w14:textId="77777777" w:rsidR="00002906" w:rsidRDefault="00002906" w:rsidP="002B0236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F4DC3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FECF" w14:textId="77777777" w:rsidR="001B5C39" w:rsidRDefault="001B5C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A229F" w14:textId="77777777" w:rsidR="00D750F1" w:rsidRDefault="00D750F1" w:rsidP="002B0236">
      <w:bookmarkStart w:id="0" w:name="_Hlk178862997"/>
      <w:bookmarkEnd w:id="0"/>
      <w:r>
        <w:separator/>
      </w:r>
    </w:p>
  </w:footnote>
  <w:footnote w:type="continuationSeparator" w:id="0">
    <w:p w14:paraId="1DA07A1E" w14:textId="77777777" w:rsidR="00D750F1" w:rsidRDefault="00D750F1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75F57" w14:textId="3A1F08CB" w:rsidR="008E7A45" w:rsidRDefault="008E7A45" w:rsidP="002B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8E354" w14:textId="53A11C0D" w:rsidR="008E7A45" w:rsidRDefault="00AB457C" w:rsidP="002B0236">
    <w:pPr>
      <w:pStyle w:val="Header"/>
    </w:pPr>
    <w:r w:rsidDel="001B5C39">
      <w:t xml:space="preserve"> </w:t>
    </w:r>
    <w:r w:rsidR="000A1D37">
      <w:rPr>
        <w:noProof/>
      </w:rPr>
      <w:drawing>
        <wp:inline distT="0" distB="0" distL="0" distR="0" wp14:anchorId="0E73270D" wp14:editId="33B02F05">
          <wp:extent cx="857250" cy="828675"/>
          <wp:effectExtent l="0" t="0" r="0" b="0"/>
          <wp:docPr id="1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5B30" w14:textId="23E8EED4" w:rsidR="008E7A45" w:rsidRDefault="008E7A45" w:rsidP="002B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13F317F8"/>
    <w:multiLevelType w:val="hybridMultilevel"/>
    <w:tmpl w:val="55DA1D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2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27897189">
    <w:abstractNumId w:val="9"/>
  </w:num>
  <w:num w:numId="2" w16cid:durableId="2077777496">
    <w:abstractNumId w:val="14"/>
  </w:num>
  <w:num w:numId="3" w16cid:durableId="1267346185">
    <w:abstractNumId w:val="9"/>
  </w:num>
  <w:num w:numId="4" w16cid:durableId="367410559">
    <w:abstractNumId w:val="9"/>
  </w:num>
  <w:num w:numId="5" w16cid:durableId="2088528028">
    <w:abstractNumId w:val="5"/>
  </w:num>
  <w:num w:numId="6" w16cid:durableId="158546728">
    <w:abstractNumId w:val="10"/>
  </w:num>
  <w:num w:numId="7" w16cid:durableId="590965507">
    <w:abstractNumId w:val="7"/>
  </w:num>
  <w:num w:numId="8" w16cid:durableId="1839691695">
    <w:abstractNumId w:val="0"/>
  </w:num>
  <w:num w:numId="9" w16cid:durableId="757867453">
    <w:abstractNumId w:val="4"/>
  </w:num>
  <w:num w:numId="10" w16cid:durableId="1635020237">
    <w:abstractNumId w:val="11"/>
  </w:num>
  <w:num w:numId="11" w16cid:durableId="284623294">
    <w:abstractNumId w:val="2"/>
  </w:num>
  <w:num w:numId="12" w16cid:durableId="439187758">
    <w:abstractNumId w:val="2"/>
  </w:num>
  <w:num w:numId="13" w16cid:durableId="18627624">
    <w:abstractNumId w:val="2"/>
  </w:num>
  <w:num w:numId="14" w16cid:durableId="900359799">
    <w:abstractNumId w:val="2"/>
  </w:num>
  <w:num w:numId="15" w16cid:durableId="2143844684">
    <w:abstractNumId w:val="2"/>
  </w:num>
  <w:num w:numId="16" w16cid:durableId="1399090785">
    <w:abstractNumId w:val="6"/>
  </w:num>
  <w:num w:numId="17" w16cid:durableId="1475829989">
    <w:abstractNumId w:val="13"/>
  </w:num>
  <w:num w:numId="18" w16cid:durableId="1634022098">
    <w:abstractNumId w:val="3"/>
  </w:num>
  <w:num w:numId="19" w16cid:durableId="540366015">
    <w:abstractNumId w:val="12"/>
  </w:num>
  <w:num w:numId="20" w16cid:durableId="1454712633">
    <w:abstractNumId w:val="8"/>
  </w:num>
  <w:num w:numId="21" w16cid:durableId="1461458383">
    <w:abstractNumId w:val="6"/>
  </w:num>
  <w:num w:numId="22" w16cid:durableId="898977485">
    <w:abstractNumId w:val="6"/>
  </w:num>
  <w:num w:numId="23" w16cid:durableId="1374565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46402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efaultTableStyle w:val="TableGrid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A45"/>
    <w:rsid w:val="00000315"/>
    <w:rsid w:val="00000A17"/>
    <w:rsid w:val="00002906"/>
    <w:rsid w:val="000068B5"/>
    <w:rsid w:val="00014972"/>
    <w:rsid w:val="00024888"/>
    <w:rsid w:val="00031A92"/>
    <w:rsid w:val="000348ED"/>
    <w:rsid w:val="00036801"/>
    <w:rsid w:val="00043A2E"/>
    <w:rsid w:val="00045FFE"/>
    <w:rsid w:val="00046217"/>
    <w:rsid w:val="00050DA7"/>
    <w:rsid w:val="00073E29"/>
    <w:rsid w:val="0007412D"/>
    <w:rsid w:val="00075C48"/>
    <w:rsid w:val="00084644"/>
    <w:rsid w:val="00096A83"/>
    <w:rsid w:val="000A1D37"/>
    <w:rsid w:val="000A48A2"/>
    <w:rsid w:val="000A5A01"/>
    <w:rsid w:val="000B6323"/>
    <w:rsid w:val="000D5D3D"/>
    <w:rsid w:val="000E0EB7"/>
    <w:rsid w:val="000E1831"/>
    <w:rsid w:val="000E2B67"/>
    <w:rsid w:val="00111E2F"/>
    <w:rsid w:val="00115BE6"/>
    <w:rsid w:val="00125364"/>
    <w:rsid w:val="00135447"/>
    <w:rsid w:val="00141234"/>
    <w:rsid w:val="00145E14"/>
    <w:rsid w:val="00151052"/>
    <w:rsid w:val="00152273"/>
    <w:rsid w:val="00173343"/>
    <w:rsid w:val="00177E4E"/>
    <w:rsid w:val="00182BAD"/>
    <w:rsid w:val="0019391A"/>
    <w:rsid w:val="0019401D"/>
    <w:rsid w:val="001A0F36"/>
    <w:rsid w:val="001A654A"/>
    <w:rsid w:val="001B2CBC"/>
    <w:rsid w:val="001B5C39"/>
    <w:rsid w:val="001C112D"/>
    <w:rsid w:val="001C7211"/>
    <w:rsid w:val="001C74CF"/>
    <w:rsid w:val="001C7CC7"/>
    <w:rsid w:val="001D5672"/>
    <w:rsid w:val="001D639C"/>
    <w:rsid w:val="001E32C4"/>
    <w:rsid w:val="001E5FEE"/>
    <w:rsid w:val="00207C2D"/>
    <w:rsid w:val="0021082F"/>
    <w:rsid w:val="0021298A"/>
    <w:rsid w:val="00213E40"/>
    <w:rsid w:val="002211F9"/>
    <w:rsid w:val="00230D35"/>
    <w:rsid w:val="00234BF2"/>
    <w:rsid w:val="00236189"/>
    <w:rsid w:val="002411DA"/>
    <w:rsid w:val="00246A3D"/>
    <w:rsid w:val="00255AE6"/>
    <w:rsid w:val="00261847"/>
    <w:rsid w:val="00261BC2"/>
    <w:rsid w:val="00273933"/>
    <w:rsid w:val="00277A2E"/>
    <w:rsid w:val="00282766"/>
    <w:rsid w:val="00283F8F"/>
    <w:rsid w:val="002B012A"/>
    <w:rsid w:val="002B0236"/>
    <w:rsid w:val="002D0F75"/>
    <w:rsid w:val="002D1495"/>
    <w:rsid w:val="002F7197"/>
    <w:rsid w:val="003051EB"/>
    <w:rsid w:val="00310549"/>
    <w:rsid w:val="00317709"/>
    <w:rsid w:val="00337B7C"/>
    <w:rsid w:val="00342941"/>
    <w:rsid w:val="00345FC3"/>
    <w:rsid w:val="00352A09"/>
    <w:rsid w:val="00371A32"/>
    <w:rsid w:val="0039414F"/>
    <w:rsid w:val="003A6DB5"/>
    <w:rsid w:val="003C6DAE"/>
    <w:rsid w:val="003D55DD"/>
    <w:rsid w:val="003E1831"/>
    <w:rsid w:val="003F6C3D"/>
    <w:rsid w:val="00422D57"/>
    <w:rsid w:val="00424954"/>
    <w:rsid w:val="0043424C"/>
    <w:rsid w:val="004356B6"/>
    <w:rsid w:val="0043664F"/>
    <w:rsid w:val="004444D8"/>
    <w:rsid w:val="00454FDE"/>
    <w:rsid w:val="00476582"/>
    <w:rsid w:val="00476950"/>
    <w:rsid w:val="004A11FD"/>
    <w:rsid w:val="004B3798"/>
    <w:rsid w:val="004C1386"/>
    <w:rsid w:val="004C1D3B"/>
    <w:rsid w:val="004C220D"/>
    <w:rsid w:val="004C7016"/>
    <w:rsid w:val="004D42F1"/>
    <w:rsid w:val="004E4327"/>
    <w:rsid w:val="004E7716"/>
    <w:rsid w:val="004F1568"/>
    <w:rsid w:val="005108A8"/>
    <w:rsid w:val="0052025E"/>
    <w:rsid w:val="00536A56"/>
    <w:rsid w:val="00551605"/>
    <w:rsid w:val="00552954"/>
    <w:rsid w:val="005560CE"/>
    <w:rsid w:val="005648D6"/>
    <w:rsid w:val="00564914"/>
    <w:rsid w:val="00564F34"/>
    <w:rsid w:val="00575019"/>
    <w:rsid w:val="0059456F"/>
    <w:rsid w:val="00597FDC"/>
    <w:rsid w:val="005A0DA4"/>
    <w:rsid w:val="005A156D"/>
    <w:rsid w:val="005A5855"/>
    <w:rsid w:val="005A58F6"/>
    <w:rsid w:val="005A5F74"/>
    <w:rsid w:val="005A6F33"/>
    <w:rsid w:val="005A7400"/>
    <w:rsid w:val="005B3C1C"/>
    <w:rsid w:val="005C7635"/>
    <w:rsid w:val="005D05AC"/>
    <w:rsid w:val="005D3DF3"/>
    <w:rsid w:val="005D5747"/>
    <w:rsid w:val="005D7353"/>
    <w:rsid w:val="005F0E1A"/>
    <w:rsid w:val="00604A9D"/>
    <w:rsid w:val="00630BDA"/>
    <w:rsid w:val="00630F7F"/>
    <w:rsid w:val="0064435F"/>
    <w:rsid w:val="00645670"/>
    <w:rsid w:val="006469FA"/>
    <w:rsid w:val="00657505"/>
    <w:rsid w:val="006640E1"/>
    <w:rsid w:val="00667895"/>
    <w:rsid w:val="00667BE3"/>
    <w:rsid w:val="00691F5E"/>
    <w:rsid w:val="00694CA2"/>
    <w:rsid w:val="00696170"/>
    <w:rsid w:val="006A6B56"/>
    <w:rsid w:val="006B3320"/>
    <w:rsid w:val="006D22E0"/>
    <w:rsid w:val="006D470F"/>
    <w:rsid w:val="006E2A17"/>
    <w:rsid w:val="006E3810"/>
    <w:rsid w:val="006E77F6"/>
    <w:rsid w:val="0070362D"/>
    <w:rsid w:val="00706A56"/>
    <w:rsid w:val="00710C19"/>
    <w:rsid w:val="007221B7"/>
    <w:rsid w:val="00727E88"/>
    <w:rsid w:val="00732200"/>
    <w:rsid w:val="00732ECE"/>
    <w:rsid w:val="0074115B"/>
    <w:rsid w:val="00755C73"/>
    <w:rsid w:val="007578D0"/>
    <w:rsid w:val="00775878"/>
    <w:rsid w:val="00775ECA"/>
    <w:rsid w:val="00776B66"/>
    <w:rsid w:val="007A47E5"/>
    <w:rsid w:val="007C7986"/>
    <w:rsid w:val="007E13D6"/>
    <w:rsid w:val="0080092C"/>
    <w:rsid w:val="008132B7"/>
    <w:rsid w:val="0081714C"/>
    <w:rsid w:val="00857F1B"/>
    <w:rsid w:val="00872453"/>
    <w:rsid w:val="0088152E"/>
    <w:rsid w:val="0088416E"/>
    <w:rsid w:val="0089128F"/>
    <w:rsid w:val="008D4E23"/>
    <w:rsid w:val="008E1919"/>
    <w:rsid w:val="008E3E1B"/>
    <w:rsid w:val="008E7A45"/>
    <w:rsid w:val="008F13DD"/>
    <w:rsid w:val="008F2E83"/>
    <w:rsid w:val="008F4D4C"/>
    <w:rsid w:val="008F4DC3"/>
    <w:rsid w:val="008F6318"/>
    <w:rsid w:val="008F797D"/>
    <w:rsid w:val="00902AA4"/>
    <w:rsid w:val="00906239"/>
    <w:rsid w:val="0092074C"/>
    <w:rsid w:val="00940205"/>
    <w:rsid w:val="00943730"/>
    <w:rsid w:val="00952662"/>
    <w:rsid w:val="009670D2"/>
    <w:rsid w:val="00970393"/>
    <w:rsid w:val="00975C14"/>
    <w:rsid w:val="00992AA8"/>
    <w:rsid w:val="009A1F01"/>
    <w:rsid w:val="009E54AF"/>
    <w:rsid w:val="009E7AF2"/>
    <w:rsid w:val="009F01EB"/>
    <w:rsid w:val="009F3B6C"/>
    <w:rsid w:val="009F51EC"/>
    <w:rsid w:val="009F5C36"/>
    <w:rsid w:val="00A208E5"/>
    <w:rsid w:val="00A27C10"/>
    <w:rsid w:val="00A27F12"/>
    <w:rsid w:val="00A30579"/>
    <w:rsid w:val="00A36909"/>
    <w:rsid w:val="00A547DA"/>
    <w:rsid w:val="00A56936"/>
    <w:rsid w:val="00A6784F"/>
    <w:rsid w:val="00A76339"/>
    <w:rsid w:val="00A77E82"/>
    <w:rsid w:val="00A867E9"/>
    <w:rsid w:val="00AA2279"/>
    <w:rsid w:val="00AA2626"/>
    <w:rsid w:val="00AA76C0"/>
    <w:rsid w:val="00AB457C"/>
    <w:rsid w:val="00AE2606"/>
    <w:rsid w:val="00B00C4A"/>
    <w:rsid w:val="00B057EF"/>
    <w:rsid w:val="00B077EC"/>
    <w:rsid w:val="00B15B24"/>
    <w:rsid w:val="00B3636D"/>
    <w:rsid w:val="00B428DA"/>
    <w:rsid w:val="00B51163"/>
    <w:rsid w:val="00B52530"/>
    <w:rsid w:val="00B537C8"/>
    <w:rsid w:val="00B65232"/>
    <w:rsid w:val="00B67894"/>
    <w:rsid w:val="00B8247E"/>
    <w:rsid w:val="00B82EC7"/>
    <w:rsid w:val="00BA0DEB"/>
    <w:rsid w:val="00BB382F"/>
    <w:rsid w:val="00BB775C"/>
    <w:rsid w:val="00BC75B0"/>
    <w:rsid w:val="00BD00DE"/>
    <w:rsid w:val="00BE56DF"/>
    <w:rsid w:val="00BF3C37"/>
    <w:rsid w:val="00C02E8D"/>
    <w:rsid w:val="00C102A2"/>
    <w:rsid w:val="00C12CAC"/>
    <w:rsid w:val="00C2524F"/>
    <w:rsid w:val="00C265EE"/>
    <w:rsid w:val="00C44B1D"/>
    <w:rsid w:val="00C63BBF"/>
    <w:rsid w:val="00C82F45"/>
    <w:rsid w:val="00CA04AF"/>
    <w:rsid w:val="00CA58A9"/>
    <w:rsid w:val="00CA7D6B"/>
    <w:rsid w:val="00CB0209"/>
    <w:rsid w:val="00CB214D"/>
    <w:rsid w:val="00CB6A15"/>
    <w:rsid w:val="00CC3571"/>
    <w:rsid w:val="00CD1DA0"/>
    <w:rsid w:val="00CD4FF3"/>
    <w:rsid w:val="00CE4820"/>
    <w:rsid w:val="00CF59B7"/>
    <w:rsid w:val="00D004D4"/>
    <w:rsid w:val="00D2619C"/>
    <w:rsid w:val="00D30AD3"/>
    <w:rsid w:val="00D36B6D"/>
    <w:rsid w:val="00D47B30"/>
    <w:rsid w:val="00D47D3F"/>
    <w:rsid w:val="00D750F1"/>
    <w:rsid w:val="00D77001"/>
    <w:rsid w:val="00D84654"/>
    <w:rsid w:val="00DB0181"/>
    <w:rsid w:val="00DB480B"/>
    <w:rsid w:val="00DF2BB5"/>
    <w:rsid w:val="00E00356"/>
    <w:rsid w:val="00E02957"/>
    <w:rsid w:val="00E06065"/>
    <w:rsid w:val="00E13E1C"/>
    <w:rsid w:val="00E160CC"/>
    <w:rsid w:val="00E270E9"/>
    <w:rsid w:val="00E46E54"/>
    <w:rsid w:val="00E5463F"/>
    <w:rsid w:val="00E5755C"/>
    <w:rsid w:val="00E6283D"/>
    <w:rsid w:val="00E70D7D"/>
    <w:rsid w:val="00E729A7"/>
    <w:rsid w:val="00E8380C"/>
    <w:rsid w:val="00E875BF"/>
    <w:rsid w:val="00E875D5"/>
    <w:rsid w:val="00E93C9B"/>
    <w:rsid w:val="00E944F4"/>
    <w:rsid w:val="00E9773B"/>
    <w:rsid w:val="00EB75CE"/>
    <w:rsid w:val="00EC5470"/>
    <w:rsid w:val="00EE3F2F"/>
    <w:rsid w:val="00EE56AA"/>
    <w:rsid w:val="00EF28D6"/>
    <w:rsid w:val="00F02C7D"/>
    <w:rsid w:val="00F03A4C"/>
    <w:rsid w:val="00F302BE"/>
    <w:rsid w:val="00F31343"/>
    <w:rsid w:val="00F34E5B"/>
    <w:rsid w:val="00F34EB4"/>
    <w:rsid w:val="00F55277"/>
    <w:rsid w:val="00F6044D"/>
    <w:rsid w:val="00F64B46"/>
    <w:rsid w:val="00F70BEF"/>
    <w:rsid w:val="00F73F78"/>
    <w:rsid w:val="00F97D3B"/>
    <w:rsid w:val="00FA5842"/>
    <w:rsid w:val="00FA6769"/>
    <w:rsid w:val="00FB2617"/>
    <w:rsid w:val="00FB360A"/>
    <w:rsid w:val="00FB7729"/>
    <w:rsid w:val="00FD03CA"/>
    <w:rsid w:val="00FE3913"/>
    <w:rsid w:val="00FF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2EC75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paragraph" w:styleId="Revision">
    <w:name w:val="Revision"/>
    <w:hidden/>
    <w:uiPriority w:val="99"/>
    <w:semiHidden/>
    <w:rsid w:val="004E7716"/>
    <w:rPr>
      <w:rFonts w:ascii="Calibri" w:hAnsi="Calibri"/>
      <w:sz w:val="22"/>
      <w:lang w:val="en-GB" w:eastAsia="en-US"/>
    </w:rPr>
  </w:style>
  <w:style w:type="table" w:styleId="TableGrid">
    <w:name w:val="Table Grid"/>
    <w:basedOn w:val="TableNormal"/>
    <w:rsid w:val="00342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B71C14-EA66-4A3C-B233-8540B7494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69724-3A20-445F-A9F5-1D5EB142512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C9577E6A-9B7A-4677-A514-5A8FBA8574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</Template>
  <TotalTime>0</TotalTime>
  <Pages>1</Pages>
  <Words>84</Words>
  <Characters>453</Characters>
  <Application>Microsoft Office Word</Application>
  <DocSecurity>0</DocSecurity>
  <Lines>15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Tom Southall</cp:lastModifiedBy>
  <cp:revision>3</cp:revision>
  <cp:lastPrinted>2006-10-19T11:49:00Z</cp:lastPrinted>
  <dcterms:created xsi:type="dcterms:W3CDTF">2026-03-12T09:47:00Z</dcterms:created>
  <dcterms:modified xsi:type="dcterms:W3CDTF">2026-03-23T09:16:00Z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GrammarlyDocumentId">
    <vt:lpwstr>dfc021f5-a69d-4f13-98ff-6ae0a975ad98</vt:lpwstr>
  </property>
  <property fmtid="{D5CDD505-2E9C-101B-9397-08002B2CF9AE}" pid="4" name="MediaServiceImageTags">
    <vt:lpwstr/>
  </property>
</Properties>
</file>